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b"/>
        <w:tblW w:w="10139" w:type="dxa"/>
        <w:jc w:val="center"/>
        <w:tblBorders>
          <w:lef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40"/>
        <w:gridCol w:w="840"/>
        <w:gridCol w:w="2352"/>
        <w:gridCol w:w="3079"/>
        <w:gridCol w:w="826"/>
        <w:gridCol w:w="2202"/>
      </w:tblGrid>
      <w:tr w:rsidR="0068598F" w:rsidRPr="0068598F" w14:paraId="5075DE25" w14:textId="77777777" w:rsidTr="005F3EA9">
        <w:trPr>
          <w:cantSplit/>
          <w:jc w:val="center"/>
        </w:trPr>
        <w:tc>
          <w:tcPr>
            <w:tcW w:w="1680" w:type="dxa"/>
            <w:gridSpan w:val="2"/>
            <w:tcBorders>
              <w:top w:val="nil"/>
            </w:tcBorders>
          </w:tcPr>
          <w:p w14:paraId="53760630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</w:rPr>
            </w:pPr>
            <w:r w:rsidRPr="0068598F">
              <w:rPr>
                <w:b/>
                <w:lang w:val="ru-RU"/>
              </w:rPr>
              <w:t>Разрешение</w:t>
            </w:r>
          </w:p>
        </w:tc>
        <w:tc>
          <w:tcPr>
            <w:tcW w:w="2352" w:type="dxa"/>
            <w:tcBorders>
              <w:top w:val="nil"/>
              <w:bottom w:val="single" w:sz="4" w:space="0" w:color="auto"/>
            </w:tcBorders>
          </w:tcPr>
          <w:p w14:paraId="71D83B12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Обозначение</w:t>
            </w:r>
          </w:p>
        </w:tc>
        <w:tc>
          <w:tcPr>
            <w:tcW w:w="6107" w:type="dxa"/>
            <w:gridSpan w:val="3"/>
            <w:tcBorders>
              <w:top w:val="nil"/>
              <w:bottom w:val="single" w:sz="4" w:space="0" w:color="auto"/>
            </w:tcBorders>
          </w:tcPr>
          <w:p w14:paraId="0F5F275D" w14:textId="77777777" w:rsidR="0068598F" w:rsidRPr="00E225CC" w:rsidRDefault="007921F4" w:rsidP="0068598F">
            <w:pPr>
              <w:pStyle w:val="a6"/>
              <w:spacing w:before="80" w:after="80"/>
            </w:pPr>
            <w:r>
              <w:t>15897 1632-2021-1.1, 1.2, 2.1.0-АР</w:t>
            </w:r>
          </w:p>
        </w:tc>
      </w:tr>
      <w:tr w:rsidR="0068598F" w:rsidRPr="0068598F" w14:paraId="071E90AA" w14:textId="77777777" w:rsidTr="005F3EA9">
        <w:trPr>
          <w:cantSplit/>
          <w:jc w:val="center"/>
        </w:trPr>
        <w:tc>
          <w:tcPr>
            <w:tcW w:w="1680" w:type="dxa"/>
            <w:gridSpan w:val="2"/>
          </w:tcPr>
          <w:p w14:paraId="54D81698" w14:textId="77777777" w:rsidR="0068598F" w:rsidRPr="0068598F" w:rsidRDefault="007921F4" w:rsidP="0068598F">
            <w:pPr>
              <w:pStyle w:val="a6"/>
              <w:spacing w:before="80" w:after="80"/>
            </w:pPr>
            <w:r>
              <w:t>2140-5-23</w:t>
            </w:r>
          </w:p>
        </w:tc>
        <w:tc>
          <w:tcPr>
            <w:tcW w:w="2352" w:type="dxa"/>
            <w:tcBorders>
              <w:top w:val="single" w:sz="4" w:space="0" w:color="auto"/>
            </w:tcBorders>
          </w:tcPr>
          <w:p w14:paraId="00E7A74E" w14:textId="77777777" w:rsidR="0068598F" w:rsidRPr="005F3EA9" w:rsidRDefault="005F3EA9" w:rsidP="0068598F">
            <w:pPr>
              <w:pStyle w:val="a6"/>
              <w:spacing w:before="80" w:after="80"/>
              <w:rPr>
                <w:lang w:val="ru-RU"/>
              </w:rPr>
            </w:pPr>
            <w:r w:rsidRPr="005F3EA9">
              <w:rPr>
                <w:b/>
                <w:lang w:val="ru-RU"/>
              </w:rPr>
              <w:t>Наименование объекта строительства</w:t>
            </w:r>
          </w:p>
        </w:tc>
        <w:tc>
          <w:tcPr>
            <w:tcW w:w="6107" w:type="dxa"/>
            <w:gridSpan w:val="3"/>
            <w:tcBorders>
              <w:top w:val="single" w:sz="4" w:space="0" w:color="auto"/>
            </w:tcBorders>
          </w:tcPr>
          <w:p w14:paraId="520A05E5" w14:textId="77777777" w:rsidR="007921F4" w:rsidRDefault="007921F4" w:rsidP="0068598F">
            <w:pPr>
              <w:pStyle w:val="a6"/>
              <w:spacing w:before="80" w:after="80"/>
            </w:pPr>
            <w:r w:rsidRPr="007921F4">
              <w:rPr>
                <w:lang w:val="ru-RU"/>
              </w:rPr>
              <w:t xml:space="preserve">Терминал по перевалке минеральных удобрений в Морском торговом порту Усть-Луга. </w:t>
            </w:r>
            <w:proofErr w:type="spellStart"/>
            <w:r>
              <w:t>Береговые</w:t>
            </w:r>
            <w:proofErr w:type="spellEnd"/>
            <w:r>
              <w:t xml:space="preserve"> </w:t>
            </w:r>
            <w:proofErr w:type="spellStart"/>
            <w:r>
              <w:t>объекты</w:t>
            </w:r>
            <w:proofErr w:type="spellEnd"/>
            <w:r>
              <w:t xml:space="preserve"> </w:t>
            </w:r>
            <w:proofErr w:type="spellStart"/>
            <w:r>
              <w:t>терминала</w:t>
            </w:r>
            <w:proofErr w:type="spellEnd"/>
            <w:r>
              <w:t xml:space="preserve">. </w:t>
            </w:r>
            <w:r>
              <w:br/>
            </w:r>
            <w:proofErr w:type="spellStart"/>
            <w:r>
              <w:t>Тоннель</w:t>
            </w:r>
            <w:proofErr w:type="spellEnd"/>
            <w:r>
              <w:t xml:space="preserve">. </w:t>
            </w:r>
          </w:p>
          <w:p w14:paraId="659102A0" w14:textId="77777777" w:rsidR="0068598F" w:rsidRPr="0068598F" w:rsidRDefault="007921F4" w:rsidP="0068598F">
            <w:pPr>
              <w:pStyle w:val="a6"/>
              <w:spacing w:before="80" w:after="80"/>
            </w:pPr>
            <w:proofErr w:type="spellStart"/>
            <w:r>
              <w:t>Архитектурные</w:t>
            </w:r>
            <w:proofErr w:type="spellEnd"/>
            <w:r>
              <w:t xml:space="preserve"> </w:t>
            </w:r>
            <w:proofErr w:type="spellStart"/>
            <w:r>
              <w:t>решения</w:t>
            </w:r>
            <w:proofErr w:type="spellEnd"/>
            <w:r>
              <w:t>.</w:t>
            </w:r>
          </w:p>
        </w:tc>
      </w:tr>
      <w:tr w:rsidR="0068598F" w:rsidRPr="0068598F" w14:paraId="15659AEE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3AA089BF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Изм.</w:t>
            </w:r>
          </w:p>
        </w:tc>
        <w:tc>
          <w:tcPr>
            <w:tcW w:w="840" w:type="dxa"/>
            <w:vAlign w:val="center"/>
          </w:tcPr>
          <w:p w14:paraId="3BD142DF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Лист</w:t>
            </w:r>
          </w:p>
        </w:tc>
        <w:tc>
          <w:tcPr>
            <w:tcW w:w="5431" w:type="dxa"/>
            <w:gridSpan w:val="2"/>
            <w:vAlign w:val="center"/>
          </w:tcPr>
          <w:p w14:paraId="65FF40B9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Содержание изменения</w:t>
            </w:r>
          </w:p>
        </w:tc>
        <w:tc>
          <w:tcPr>
            <w:tcW w:w="826" w:type="dxa"/>
            <w:vAlign w:val="center"/>
          </w:tcPr>
          <w:p w14:paraId="0C62DFA3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Код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482A2F4E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Примечание</w:t>
            </w:r>
          </w:p>
        </w:tc>
      </w:tr>
      <w:tr w:rsidR="007921F4" w:rsidRPr="0068598F" w14:paraId="6DB2BD35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75F55CE5" w14:textId="77777777" w:rsidR="007921F4" w:rsidRPr="0068598F" w:rsidRDefault="007921F4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840" w:type="dxa"/>
            <w:vAlign w:val="center"/>
          </w:tcPr>
          <w:p w14:paraId="60F9C57C" w14:textId="5AD24122" w:rsidR="007921F4" w:rsidRPr="00E361F2" w:rsidRDefault="00E361F2" w:rsidP="0068598F">
            <w:pPr>
              <w:pStyle w:val="a6"/>
              <w:spacing w:before="80" w:after="8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431" w:type="dxa"/>
            <w:gridSpan w:val="2"/>
            <w:vAlign w:val="center"/>
          </w:tcPr>
          <w:p w14:paraId="691A0F78" w14:textId="185C8703" w:rsidR="007921F4" w:rsidRPr="00E361F2" w:rsidRDefault="00E361F2" w:rsidP="00E361F2">
            <w:pPr>
              <w:pStyle w:val="a6"/>
              <w:spacing w:before="80" w:after="8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Дополнен спецификацией кровл</w:t>
            </w:r>
            <w:r w:rsidR="00547320">
              <w:rPr>
                <w:b/>
                <w:lang w:val="ru-RU"/>
              </w:rPr>
              <w:t>и,</w:t>
            </w:r>
            <w:r>
              <w:rPr>
                <w:b/>
                <w:lang w:val="ru-RU"/>
              </w:rPr>
              <w:t xml:space="preserve"> откорректирована спецификация перегородок</w:t>
            </w:r>
          </w:p>
        </w:tc>
        <w:tc>
          <w:tcPr>
            <w:tcW w:w="826" w:type="dxa"/>
            <w:vAlign w:val="center"/>
          </w:tcPr>
          <w:p w14:paraId="27D05E3D" w14:textId="77777777" w:rsidR="007921F4" w:rsidRPr="0068598F" w:rsidRDefault="007921F4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7FBC165C" w14:textId="77777777" w:rsidR="007921F4" w:rsidRPr="0068598F" w:rsidRDefault="007921F4" w:rsidP="0068598F">
            <w:pPr>
              <w:pStyle w:val="a6"/>
              <w:spacing w:before="80" w:after="80"/>
              <w:rPr>
                <w:b/>
                <w:lang w:val="ru-RU"/>
              </w:rPr>
            </w:pPr>
          </w:p>
        </w:tc>
      </w:tr>
      <w:tr w:rsidR="00547320" w:rsidRPr="0068598F" w14:paraId="044A4EF4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4AAE8263" w14:textId="77C2C056" w:rsidR="00547320" w:rsidRDefault="00547320" w:rsidP="00547320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840" w:type="dxa"/>
            <w:vAlign w:val="center"/>
          </w:tcPr>
          <w:p w14:paraId="23CCEC0E" w14:textId="2B9601FB" w:rsidR="00547320" w:rsidRDefault="00547320" w:rsidP="00547320">
            <w:pPr>
              <w:pStyle w:val="a6"/>
              <w:spacing w:before="80" w:after="80"/>
              <w:rPr>
                <w:b/>
              </w:rPr>
            </w:pPr>
            <w:r>
              <w:rPr>
                <w:b/>
              </w:rPr>
              <w:t>9,10</w:t>
            </w:r>
          </w:p>
        </w:tc>
        <w:tc>
          <w:tcPr>
            <w:tcW w:w="5431" w:type="dxa"/>
            <w:gridSpan w:val="2"/>
            <w:vAlign w:val="center"/>
          </w:tcPr>
          <w:p w14:paraId="078891A2" w14:textId="43CE5EA1" w:rsidR="00547320" w:rsidRDefault="00547320" w:rsidP="00547320">
            <w:pPr>
              <w:pStyle w:val="a6"/>
              <w:spacing w:before="80" w:after="8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Откорректированы узлы 1-3, 16</w:t>
            </w:r>
          </w:p>
        </w:tc>
        <w:tc>
          <w:tcPr>
            <w:tcW w:w="826" w:type="dxa"/>
            <w:vAlign w:val="center"/>
          </w:tcPr>
          <w:p w14:paraId="1D479E57" w14:textId="785A2C61" w:rsidR="00547320" w:rsidRDefault="00547320" w:rsidP="00547320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5F9222B4" w14:textId="77777777" w:rsidR="00547320" w:rsidRPr="0068598F" w:rsidRDefault="00547320" w:rsidP="00547320">
            <w:pPr>
              <w:pStyle w:val="a6"/>
              <w:spacing w:before="80" w:after="80"/>
              <w:rPr>
                <w:b/>
                <w:lang w:val="ru-RU"/>
              </w:rPr>
            </w:pPr>
          </w:p>
        </w:tc>
      </w:tr>
    </w:tbl>
    <w:p w14:paraId="7D1188C5" w14:textId="77777777" w:rsidR="0068598F" w:rsidRDefault="0068598F" w:rsidP="00696DDD"/>
    <w:p w14:paraId="24B8EAC6" w14:textId="77777777" w:rsidR="005F3EA9" w:rsidRPr="0068598F" w:rsidRDefault="005F3EA9" w:rsidP="00696DDD"/>
    <w:sectPr w:rsidR="005F3EA9" w:rsidRPr="0068598F" w:rsidSect="005F3E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-284" w:right="624" w:bottom="1134" w:left="1814" w:header="624" w:footer="62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92380" w14:textId="77777777" w:rsidR="007921F4" w:rsidRDefault="007921F4">
      <w:r>
        <w:separator/>
      </w:r>
    </w:p>
  </w:endnote>
  <w:endnote w:type="continuationSeparator" w:id="0">
    <w:p w14:paraId="1E9D34CD" w14:textId="77777777" w:rsidR="007921F4" w:rsidRDefault="0079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0F43" w14:textId="77777777" w:rsidR="007921F4" w:rsidRDefault="007921F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8803"/>
      <w:gridCol w:w="709"/>
      <w:gridCol w:w="638"/>
    </w:tblGrid>
    <w:tr w:rsidR="001C0377" w14:paraId="56B106E8" w14:textId="77777777" w:rsidTr="001C0377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5E426F7F" w14:textId="77777777" w:rsidR="001C0377" w:rsidRDefault="001C0377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35BC5559" w14:textId="77777777" w:rsidR="001C0377" w:rsidRDefault="001C0377"/>
        <w:p w14:paraId="1522F4A0" w14:textId="77777777" w:rsidR="001C0377" w:rsidRPr="001C0377" w:rsidRDefault="001C0377" w:rsidP="001C0377"/>
        <w:p w14:paraId="790F67ED" w14:textId="77777777" w:rsidR="001C0377" w:rsidRPr="001C0377" w:rsidRDefault="001C0377" w:rsidP="001C0377"/>
        <w:p w14:paraId="5F12EC14" w14:textId="77777777" w:rsidR="001C0377" w:rsidRPr="001C0377" w:rsidRDefault="001C0377" w:rsidP="001C0377"/>
        <w:p w14:paraId="73F79434" w14:textId="77777777" w:rsidR="001C0377" w:rsidRPr="001C0377" w:rsidRDefault="001C0377" w:rsidP="001C0377"/>
        <w:p w14:paraId="7BFD8007" w14:textId="77777777" w:rsidR="001C0377" w:rsidRPr="001C0377" w:rsidRDefault="001C0377" w:rsidP="001C0377"/>
        <w:p w14:paraId="47259789" w14:textId="77777777" w:rsidR="001C0377" w:rsidRPr="001C0377" w:rsidRDefault="001C0377" w:rsidP="001C0377"/>
        <w:p w14:paraId="08333A84" w14:textId="77777777" w:rsidR="001C0377" w:rsidRPr="001C0377" w:rsidRDefault="001C0377" w:rsidP="001C0377"/>
        <w:p w14:paraId="305881F7" w14:textId="77777777" w:rsidR="001C0377" w:rsidRPr="001C0377" w:rsidRDefault="001C0377" w:rsidP="001C0377"/>
        <w:p w14:paraId="4E7EBA6B" w14:textId="77777777" w:rsidR="001C0377" w:rsidRPr="001C0377" w:rsidRDefault="001C0377" w:rsidP="001C0377"/>
        <w:p w14:paraId="6EC284F8" w14:textId="77777777" w:rsidR="001C0377" w:rsidRPr="001C0377" w:rsidRDefault="001C0377" w:rsidP="001C0377"/>
        <w:p w14:paraId="3773FFBA" w14:textId="77777777" w:rsidR="001C0377" w:rsidRPr="001C0377" w:rsidRDefault="001C0377" w:rsidP="001C0377"/>
        <w:p w14:paraId="7826501E" w14:textId="77777777" w:rsidR="001C0377" w:rsidRPr="001C0377" w:rsidRDefault="001C0377" w:rsidP="001C0377"/>
        <w:p w14:paraId="70DC8F06" w14:textId="77777777" w:rsidR="001C0377" w:rsidRPr="001C0377" w:rsidRDefault="001C0377" w:rsidP="001C0377"/>
        <w:p w14:paraId="5867CA65" w14:textId="77777777" w:rsidR="001C0377" w:rsidRPr="001C0377" w:rsidRDefault="001C0377" w:rsidP="001C0377"/>
        <w:p w14:paraId="20CC7037" w14:textId="77777777" w:rsidR="001C0377" w:rsidRPr="001C0377" w:rsidRDefault="001C0377" w:rsidP="001C0377"/>
        <w:p w14:paraId="5DF9BA8E" w14:textId="77777777" w:rsidR="001C0377" w:rsidRPr="001C0377" w:rsidRDefault="001C0377" w:rsidP="001C0377"/>
        <w:p w14:paraId="5076CBDA" w14:textId="77777777" w:rsidR="001C0377" w:rsidRPr="001C0377" w:rsidRDefault="001C0377" w:rsidP="001C0377"/>
        <w:p w14:paraId="7877441B" w14:textId="77777777" w:rsidR="001C0377" w:rsidRDefault="001C0377" w:rsidP="001C0377"/>
        <w:p w14:paraId="127CBED1" w14:textId="77777777" w:rsidR="001C0377" w:rsidRPr="001C0377" w:rsidRDefault="001C0377" w:rsidP="001C0377">
          <w:pPr>
            <w:tabs>
              <w:tab w:val="left" w:pos="4710"/>
            </w:tabs>
          </w:pPr>
        </w:p>
      </w:tc>
    </w:tr>
    <w:tr w:rsidR="001C0377" w14:paraId="12AD78FA" w14:textId="77777777" w:rsidTr="005F3EA9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nil"/>
          </w:tcBorders>
          <w:textDirection w:val="btLr"/>
        </w:tcPr>
        <w:p w14:paraId="6062C7D9" w14:textId="77777777" w:rsidR="001C0377" w:rsidRDefault="001C0377" w:rsidP="001C0377">
          <w:pPr>
            <w:pStyle w:val="a9"/>
            <w:ind w:left="113" w:right="113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4899BA4E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4C8D2072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5D2294A5" w14:textId="77777777" w:rsidR="001C0377" w:rsidRDefault="001C0377"/>
      </w:tc>
    </w:tr>
    <w:tr w:rsidR="001C0377" w14:paraId="2F32E0B7" w14:textId="77777777" w:rsidTr="005F3EA9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nil"/>
          </w:tcBorders>
          <w:textDirection w:val="btLr"/>
        </w:tcPr>
        <w:p w14:paraId="2406CC0A" w14:textId="77777777" w:rsidR="001C0377" w:rsidRPr="001C0377" w:rsidRDefault="001C0377" w:rsidP="001C0377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33CE5E78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0F0AFC56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337F2172" w14:textId="77777777" w:rsidR="001C0377" w:rsidRDefault="001C0377"/>
      </w:tc>
    </w:tr>
    <w:tr w:rsidR="001C0377" w14:paraId="7CAA2996" w14:textId="77777777" w:rsidTr="005F3EA9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nil"/>
          </w:tcBorders>
        </w:tcPr>
        <w:p w14:paraId="4DE39F33" w14:textId="77777777" w:rsidR="001C0377" w:rsidRDefault="001C0377">
          <w:pPr>
            <w:pStyle w:val="a9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305F55C0" w14:textId="77777777" w:rsidR="001C0377" w:rsidRPr="001C0377" w:rsidRDefault="001C0377" w:rsidP="00E14487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546961A5" w14:textId="77777777" w:rsidR="001C0377" w:rsidRPr="001C0377" w:rsidRDefault="001C0377" w:rsidP="00E14487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69D3C7F0" w14:textId="77777777" w:rsidR="001C0377" w:rsidRDefault="001C0377"/>
      </w:tc>
    </w:tr>
    <w:tr w:rsidR="001C0377" w14:paraId="3AC8A9D4" w14:textId="77777777" w:rsidTr="005F3EA9">
      <w:trPr>
        <w:cantSplit/>
        <w:trHeight w:hRule="exact" w:val="284"/>
      </w:trPr>
      <w:tc>
        <w:tcPr>
          <w:tcW w:w="384" w:type="dxa"/>
          <w:vMerge/>
          <w:tcBorders>
            <w:left w:val="nil"/>
            <w:right w:val="nil"/>
          </w:tcBorders>
        </w:tcPr>
        <w:p w14:paraId="270A52CF" w14:textId="77777777" w:rsidR="001C0377" w:rsidRDefault="001C0377">
          <w:pPr>
            <w:pStyle w:val="a9"/>
          </w:pPr>
          <w:bookmarkStart w:id="0" w:name="invn1" w:colFirst="2" w:colLast="3"/>
        </w:p>
      </w:tc>
      <w:tc>
        <w:tcPr>
          <w:tcW w:w="344" w:type="dxa"/>
          <w:vMerge w:val="restart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521797A7" w14:textId="77777777" w:rsidR="001C0377" w:rsidRPr="005F3E61" w:rsidRDefault="001C0377" w:rsidP="00E14487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</w:p>
      </w:tc>
      <w:tc>
        <w:tcPr>
          <w:tcW w:w="377" w:type="dxa"/>
          <w:vMerge w:val="restart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6E21D44E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22DAB118" w14:textId="77777777" w:rsidR="001C0377" w:rsidRDefault="001C0377">
          <w:pPr>
            <w:pStyle w:val="a9"/>
            <w:rPr>
              <w:lang w:val="en-US"/>
            </w:rPr>
          </w:pPr>
        </w:p>
      </w:tc>
    </w:tr>
    <w:bookmarkEnd w:id="0"/>
    <w:tr w:rsidR="001C0377" w14:paraId="34424544" w14:textId="77777777" w:rsidTr="00354939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nil"/>
          </w:tcBorders>
        </w:tcPr>
        <w:p w14:paraId="3F280820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7DCC92DB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2C2AD698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tcMar>
            <w:right w:w="113" w:type="dxa"/>
          </w:tcMar>
          <w:vAlign w:val="center"/>
        </w:tcPr>
        <w:p w14:paraId="02774297" w14:textId="77777777" w:rsidR="001C0377" w:rsidRDefault="001C0377" w:rsidP="005F3E61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354939" w14:paraId="5D7A8257" w14:textId="77777777" w:rsidTr="00354939">
      <w:trPr>
        <w:cantSplit/>
        <w:trHeight w:val="534"/>
      </w:trPr>
      <w:tc>
        <w:tcPr>
          <w:tcW w:w="384" w:type="dxa"/>
          <w:vMerge/>
          <w:tcBorders>
            <w:left w:val="nil"/>
            <w:right w:val="nil"/>
          </w:tcBorders>
        </w:tcPr>
        <w:p w14:paraId="6D681433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4CDBD8D8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291ABB19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right w:val="single" w:sz="12" w:space="0" w:color="auto"/>
          </w:tcBorders>
          <w:vAlign w:val="center"/>
        </w:tcPr>
        <w:p w14:paraId="018885C1" w14:textId="77777777" w:rsidR="00354939" w:rsidRPr="00846A6F" w:rsidRDefault="00354939" w:rsidP="005F3EA9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  <w:r>
            <w:rPr>
              <w:b/>
              <w:caps/>
              <w:sz w:val="24"/>
            </w:rPr>
            <w:t xml:space="preserve">   </w:t>
          </w:r>
        </w:p>
        <w:p w14:paraId="6D7FDE27" w14:textId="77777777" w:rsidR="00354939" w:rsidRPr="001C0377" w:rsidRDefault="00354939" w:rsidP="001C0377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354939" w14:paraId="29C5F490" w14:textId="77777777" w:rsidTr="00354939">
      <w:trPr>
        <w:cantSplit/>
        <w:trHeight w:val="536"/>
      </w:trPr>
      <w:tc>
        <w:tcPr>
          <w:tcW w:w="384" w:type="dxa"/>
          <w:vMerge/>
          <w:tcBorders>
            <w:left w:val="nil"/>
            <w:right w:val="nil"/>
          </w:tcBorders>
        </w:tcPr>
        <w:p w14:paraId="3FE738DE" w14:textId="77777777" w:rsidR="00354939" w:rsidRDefault="00354939" w:rsidP="001C0377">
          <w:pPr>
            <w:pStyle w:val="a9"/>
            <w:rPr>
              <w:lang w:val="en-US"/>
            </w:rPr>
          </w:pPr>
          <w:bookmarkStart w:id="1" w:name="tbn" w:colFirst="10" w:colLast="10"/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247D80C1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7DC1395C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880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8C28909" w14:textId="77777777" w:rsidR="00354939" w:rsidRDefault="00354939" w:rsidP="001C0377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A101FF8" w14:textId="77777777" w:rsidR="00354939" w:rsidRPr="005F3EA9" w:rsidRDefault="00354939" w:rsidP="001C0377">
          <w:pPr>
            <w:pStyle w:val="a9"/>
            <w:spacing w:before="0"/>
            <w:jc w:val="center"/>
            <w:rPr>
              <w:sz w:val="20"/>
            </w:rPr>
          </w:pPr>
          <w:r>
            <w:rPr>
              <w:sz w:val="20"/>
            </w:rPr>
            <w:t>Лист</w:t>
          </w:r>
        </w:p>
      </w:tc>
      <w:tc>
        <w:tcPr>
          <w:tcW w:w="63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7A7571E" w14:textId="77777777" w:rsidR="00354939" w:rsidRDefault="00354939" w:rsidP="001C0377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>
            <w:rPr>
              <w:rStyle w:val="af1"/>
              <w:noProof/>
              <w:sz w:val="22"/>
            </w:rPr>
            <w:t>2</w:t>
          </w:r>
          <w:r w:rsidRPr="005F3E61">
            <w:rPr>
              <w:rStyle w:val="af1"/>
              <w:sz w:val="22"/>
            </w:rPr>
            <w:fldChar w:fldCharType="end"/>
          </w:r>
        </w:p>
      </w:tc>
    </w:tr>
    <w:bookmarkEnd w:id="1"/>
  </w:tbl>
  <w:p w14:paraId="2A4409E9" w14:textId="77777777" w:rsidR="00E523C6" w:rsidRDefault="00E523C6">
    <w:pPr>
      <w:pStyle w:val="a9"/>
      <w:spacing w:before="6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1124"/>
      <w:gridCol w:w="1124"/>
      <w:gridCol w:w="844"/>
      <w:gridCol w:w="557"/>
      <w:gridCol w:w="5154"/>
      <w:gridCol w:w="709"/>
      <w:gridCol w:w="638"/>
    </w:tblGrid>
    <w:tr w:rsidR="005F3EA9" w14:paraId="429699C6" w14:textId="77777777" w:rsidTr="00B4458B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2C7846F3" w14:textId="77777777" w:rsidR="005F3EA9" w:rsidRDefault="005F3EA9" w:rsidP="00B4458B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7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1D46A767" w14:textId="77777777" w:rsidR="005F3EA9" w:rsidRDefault="005F3EA9" w:rsidP="00B4458B"/>
        <w:p w14:paraId="3A90ED11" w14:textId="77777777" w:rsidR="005F3EA9" w:rsidRPr="001C0377" w:rsidRDefault="005F3EA9" w:rsidP="00B4458B"/>
        <w:p w14:paraId="64E36610" w14:textId="77777777" w:rsidR="005F3EA9" w:rsidRPr="001C0377" w:rsidRDefault="005F3EA9" w:rsidP="00B4458B"/>
        <w:p w14:paraId="02CF5932" w14:textId="77777777" w:rsidR="005F3EA9" w:rsidRPr="001C0377" w:rsidRDefault="005F3EA9" w:rsidP="00B4458B"/>
        <w:p w14:paraId="679D7D6C" w14:textId="77777777" w:rsidR="005F3EA9" w:rsidRPr="001C0377" w:rsidRDefault="005F3EA9" w:rsidP="00B4458B"/>
        <w:p w14:paraId="1FE18329" w14:textId="77777777" w:rsidR="005F3EA9" w:rsidRPr="001C0377" w:rsidRDefault="005F3EA9" w:rsidP="00B4458B"/>
        <w:p w14:paraId="29718E18" w14:textId="77777777" w:rsidR="005F3EA9" w:rsidRPr="001C0377" w:rsidRDefault="005F3EA9" w:rsidP="00B4458B"/>
        <w:p w14:paraId="0464EC2A" w14:textId="77777777" w:rsidR="005F3EA9" w:rsidRPr="001C0377" w:rsidRDefault="005F3EA9" w:rsidP="00B4458B"/>
        <w:p w14:paraId="2EC4B8A3" w14:textId="77777777" w:rsidR="005F3EA9" w:rsidRPr="001C0377" w:rsidRDefault="005F3EA9" w:rsidP="00B4458B"/>
        <w:p w14:paraId="4BEC1397" w14:textId="77777777" w:rsidR="005F3EA9" w:rsidRPr="001C0377" w:rsidRDefault="005F3EA9" w:rsidP="00B4458B"/>
        <w:p w14:paraId="3AB8618C" w14:textId="77777777" w:rsidR="005F3EA9" w:rsidRPr="001C0377" w:rsidRDefault="005F3EA9" w:rsidP="00B4458B"/>
        <w:p w14:paraId="4E82FB98" w14:textId="77777777" w:rsidR="005F3EA9" w:rsidRPr="001C0377" w:rsidRDefault="005F3EA9" w:rsidP="00B4458B"/>
        <w:p w14:paraId="11FAD7DA" w14:textId="77777777" w:rsidR="005F3EA9" w:rsidRPr="001C0377" w:rsidRDefault="005F3EA9" w:rsidP="00B4458B"/>
        <w:p w14:paraId="5F3793AB" w14:textId="77777777" w:rsidR="005F3EA9" w:rsidRPr="001C0377" w:rsidRDefault="005F3EA9" w:rsidP="00B4458B"/>
        <w:p w14:paraId="72290047" w14:textId="77777777" w:rsidR="005F3EA9" w:rsidRPr="001C0377" w:rsidRDefault="005F3EA9" w:rsidP="00B4458B"/>
        <w:p w14:paraId="29FC98FC" w14:textId="77777777" w:rsidR="005F3EA9" w:rsidRPr="001C0377" w:rsidRDefault="005F3EA9" w:rsidP="00B4458B"/>
        <w:p w14:paraId="5A85B251" w14:textId="77777777" w:rsidR="005F3EA9" w:rsidRDefault="005F3EA9" w:rsidP="00B4458B"/>
        <w:p w14:paraId="5616C529" w14:textId="77777777" w:rsidR="005F3EA9" w:rsidRPr="001C0377" w:rsidRDefault="005F3EA9" w:rsidP="00B4458B">
          <w:pPr>
            <w:tabs>
              <w:tab w:val="left" w:pos="4710"/>
            </w:tabs>
          </w:pPr>
        </w:p>
      </w:tc>
    </w:tr>
    <w:tr w:rsidR="005F3EA9" w14:paraId="679C1B83" w14:textId="77777777" w:rsidTr="00B4458B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single" w:sz="12" w:space="0" w:color="auto"/>
          </w:tcBorders>
          <w:textDirection w:val="btLr"/>
        </w:tcPr>
        <w:p w14:paraId="26961FA4" w14:textId="77777777" w:rsidR="005F3EA9" w:rsidRDefault="005F3EA9" w:rsidP="00B4458B">
          <w:pPr>
            <w:pStyle w:val="a9"/>
            <w:ind w:left="113" w:right="113"/>
          </w:pPr>
          <w:r w:rsidRPr="001C0377">
            <w:rPr>
              <w:sz w:val="20"/>
            </w:rPr>
            <w:t>Согласовано</w:t>
          </w:r>
          <w:r>
            <w:rPr>
              <w:sz w:val="20"/>
            </w:rPr>
            <w:t>:</w:t>
          </w: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6848A0D4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454EE571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7EC506A0" w14:textId="77777777" w:rsidR="005F3EA9" w:rsidRDefault="005F3EA9" w:rsidP="00B4458B"/>
      </w:tc>
    </w:tr>
    <w:tr w:rsidR="005F3EA9" w14:paraId="33E11D8D" w14:textId="77777777" w:rsidTr="00B4458B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  <w:textDirection w:val="btLr"/>
        </w:tcPr>
        <w:p w14:paraId="6AD8664D" w14:textId="77777777" w:rsidR="005F3EA9" w:rsidRPr="001C0377" w:rsidRDefault="005F3EA9" w:rsidP="00B4458B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0AD97F87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54FE12B7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3220EAEC" w14:textId="77777777" w:rsidR="005F3EA9" w:rsidRDefault="005F3EA9" w:rsidP="00B4458B"/>
      </w:tc>
    </w:tr>
    <w:tr w:rsidR="005F3EA9" w14:paraId="7AAA7715" w14:textId="77777777" w:rsidTr="00B4458B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single" w:sz="12" w:space="0" w:color="auto"/>
          </w:tcBorders>
        </w:tcPr>
        <w:p w14:paraId="5E377E71" w14:textId="77777777" w:rsidR="005F3EA9" w:rsidRDefault="005F3EA9" w:rsidP="00B4458B">
          <w:pPr>
            <w:pStyle w:val="a9"/>
          </w:pPr>
        </w:p>
      </w:tc>
      <w:tc>
        <w:tcPr>
          <w:tcW w:w="344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11FA9530" w14:textId="77777777" w:rsidR="005F3EA9" w:rsidRPr="001C0377" w:rsidRDefault="005F3EA9" w:rsidP="00B4458B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553A07A3" w14:textId="77777777" w:rsidR="005F3EA9" w:rsidRPr="001C0377" w:rsidRDefault="005F3EA9" w:rsidP="00B4458B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2E43D0B5" w14:textId="77777777" w:rsidR="005F3EA9" w:rsidRDefault="005F3EA9" w:rsidP="00B4458B"/>
      </w:tc>
    </w:tr>
    <w:tr w:rsidR="005F3EA9" w14:paraId="5E8122ED" w14:textId="77777777" w:rsidTr="00B4458B">
      <w:trPr>
        <w:cantSplit/>
        <w:trHeight w:val="32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78A75DD5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47C7A24C" w14:textId="77777777" w:rsidR="005F3EA9" w:rsidRPr="005F3E61" w:rsidRDefault="005F3EA9" w:rsidP="00B4458B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  <w:proofErr w:type="spellStart"/>
          <w:r w:rsidRPr="001C0377">
            <w:t>Н.контр</w:t>
          </w:r>
          <w:proofErr w:type="spellEnd"/>
          <w:r w:rsidRPr="001C0377">
            <w:t>.</w:t>
          </w:r>
        </w:p>
      </w:tc>
      <w:tc>
        <w:tcPr>
          <w:tcW w:w="37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50AA296E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2B04496A" w14:textId="77777777" w:rsidR="005F3EA9" w:rsidRDefault="005F3EA9" w:rsidP="00B4458B">
          <w:pPr>
            <w:pStyle w:val="a9"/>
            <w:rPr>
              <w:lang w:val="en-US"/>
            </w:rPr>
          </w:pPr>
        </w:p>
      </w:tc>
    </w:tr>
    <w:tr w:rsidR="005F3EA9" w14:paraId="7852B475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1B25B983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14AA126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14D803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7"/>
          <w:tcBorders>
            <w:top w:val="nil"/>
            <w:left w:val="single" w:sz="12" w:space="0" w:color="auto"/>
            <w:right w:val="single" w:sz="12" w:space="0" w:color="auto"/>
          </w:tcBorders>
          <w:tcMar>
            <w:right w:w="113" w:type="dxa"/>
          </w:tcMar>
          <w:vAlign w:val="center"/>
        </w:tcPr>
        <w:p w14:paraId="75AFE78B" w14:textId="77777777" w:rsidR="005F3EA9" w:rsidRDefault="005F3EA9" w:rsidP="00B4458B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5F3EA9" w14:paraId="116EAD48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17E1DB2D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EA20BC3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9AA1D7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E385D94" w14:textId="77777777" w:rsidR="005F3EA9" w:rsidRPr="001C0377" w:rsidRDefault="005F3EA9" w:rsidP="00B4458B">
          <w:pPr>
            <w:pStyle w:val="a9"/>
            <w:spacing w:before="0"/>
            <w:jc w:val="center"/>
          </w:pPr>
          <w:proofErr w:type="spellStart"/>
          <w:r>
            <w:t>Изм.внес</w:t>
          </w:r>
          <w:proofErr w:type="spellEnd"/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6AD553" w14:textId="77777777" w:rsidR="005F3EA9" w:rsidRPr="007921F4" w:rsidRDefault="007921F4" w:rsidP="00B4458B">
          <w:pPr>
            <w:pStyle w:val="a9"/>
            <w:spacing w:before="0"/>
            <w:jc w:val="center"/>
            <w:rPr>
              <w:sz w:val="16"/>
            </w:rPr>
          </w:pPr>
          <w:bookmarkStart w:id="2" w:name="gt_izm"/>
          <w:bookmarkEnd w:id="2"/>
          <w:r>
            <w:rPr>
              <w:sz w:val="16"/>
              <w:lang w:val="en-US"/>
            </w:rPr>
            <w:t>Станкевич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486B3D6" w14:textId="38B78305" w:rsidR="005F3EA9" w:rsidRPr="005F3E61" w:rsidRDefault="0007059F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r w:rsidRPr="0007059F">
            <w:rPr>
              <w:noProof/>
              <w:sz w:val="16"/>
              <w:lang w:val="en-US"/>
            </w:rPr>
            <w:drawing>
              <wp:inline distT="0" distB="0" distL="0" distR="0" wp14:anchorId="5C929F23" wp14:editId="176C81AD">
                <wp:extent cx="254635" cy="179070"/>
                <wp:effectExtent l="0" t="0" r="0" b="0"/>
                <wp:docPr id="796488518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635" cy="1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EADD4B0" w14:textId="77777777" w:rsidR="005F3EA9" w:rsidRPr="005F3E61" w:rsidRDefault="007921F4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3" w:name="gt_izm_d"/>
          <w:bookmarkEnd w:id="3"/>
          <w:r>
            <w:rPr>
              <w:sz w:val="16"/>
              <w:lang w:val="en-US"/>
            </w:rPr>
            <w:t>11.23</w:t>
          </w:r>
        </w:p>
      </w:tc>
      <w:tc>
        <w:tcPr>
          <w:tcW w:w="51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DC52367" w14:textId="77777777" w:rsidR="005F3EA9" w:rsidRDefault="00354939" w:rsidP="00B4458B">
          <w:pPr>
            <w:pStyle w:val="a9"/>
            <w:spacing w:before="40" w:after="40"/>
            <w:jc w:val="center"/>
            <w:rPr>
              <w:b/>
              <w:caps/>
              <w:spacing w:val="20"/>
              <w:position w:val="18"/>
              <w:sz w:val="20"/>
              <w:szCs w:val="20"/>
            </w:rPr>
          </w:pPr>
          <w:r>
            <w:rPr>
              <w:b/>
              <w:caps/>
              <w:noProof/>
              <w:sz w:val="24"/>
            </w:rPr>
            <w:drawing>
              <wp:inline distT="0" distB="0" distL="0" distR="0" wp14:anchorId="7753002F" wp14:editId="463B07D4">
                <wp:extent cx="581025" cy="381000"/>
                <wp:effectExtent l="0" t="0" r="9525" b="0"/>
                <wp:docPr id="10" name="Рисунок 10" descr="mst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mst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3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5F3EA9">
            <w:rPr>
              <w:b/>
              <w:caps/>
              <w:sz w:val="24"/>
            </w:rPr>
            <w:t xml:space="preserve">   </w:t>
          </w:r>
          <w:r w:rsidR="005F3EA9" w:rsidRPr="0068598F">
            <w:rPr>
              <w:b/>
              <w:caps/>
              <w:spacing w:val="20"/>
              <w:position w:val="18"/>
              <w:sz w:val="20"/>
              <w:szCs w:val="20"/>
            </w:rPr>
            <w:t>МОРСТРОЙТЕХНОЛОГИЯ</w:t>
          </w:r>
        </w:p>
        <w:p w14:paraId="4EEBFA7D" w14:textId="77777777" w:rsidR="005F3EA9" w:rsidRPr="00846A6F" w:rsidRDefault="005F3EA9" w:rsidP="00B4458B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4DF55F9B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</w:t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961A11D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Листов</w:t>
          </w:r>
        </w:p>
      </w:tc>
    </w:tr>
    <w:tr w:rsidR="005F3EA9" w14:paraId="62F98EEA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5DFA4B2B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6228A4F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620E2CC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6A98DBE" w14:textId="77777777" w:rsidR="005F3EA9" w:rsidRPr="005F3EA9" w:rsidRDefault="005F3EA9" w:rsidP="00B4458B">
          <w:pPr>
            <w:pStyle w:val="a9"/>
            <w:spacing w:before="0"/>
            <w:jc w:val="center"/>
          </w:pPr>
          <w:r>
            <w:t>Составил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1AF7F7F" w14:textId="77777777" w:rsidR="005F3EA9" w:rsidRPr="007921F4" w:rsidRDefault="007921F4" w:rsidP="00B4458B">
          <w:pPr>
            <w:pStyle w:val="a9"/>
            <w:spacing w:before="0"/>
            <w:jc w:val="center"/>
            <w:rPr>
              <w:sz w:val="16"/>
            </w:rPr>
          </w:pPr>
          <w:bookmarkStart w:id="4" w:name="gt_sost"/>
          <w:bookmarkEnd w:id="4"/>
          <w:r>
            <w:rPr>
              <w:sz w:val="16"/>
              <w:lang w:val="en-US"/>
            </w:rPr>
            <w:t>Станкевич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4BB244B" w14:textId="18DDF12F" w:rsidR="005F3EA9" w:rsidRPr="005F3E61" w:rsidRDefault="0007059F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r w:rsidRPr="0007059F">
            <w:rPr>
              <w:noProof/>
              <w:sz w:val="16"/>
              <w:lang w:val="en-US"/>
            </w:rPr>
            <w:drawing>
              <wp:inline distT="0" distB="0" distL="0" distR="0" wp14:anchorId="230B3F08" wp14:editId="4E4A7100">
                <wp:extent cx="254635" cy="179070"/>
                <wp:effectExtent l="0" t="0" r="0" b="0"/>
                <wp:docPr id="639032906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635" cy="1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A6C4682" w14:textId="77777777" w:rsidR="005F3EA9" w:rsidRPr="005F3E61" w:rsidRDefault="007921F4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5" w:name="gt_sost_d"/>
          <w:bookmarkEnd w:id="5"/>
          <w:r>
            <w:rPr>
              <w:sz w:val="16"/>
              <w:lang w:val="en-US"/>
            </w:rPr>
            <w:t>11.23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6D9CD68" w14:textId="77777777" w:rsidR="005F3EA9" w:rsidRDefault="005F3EA9" w:rsidP="00B4458B">
          <w:pPr>
            <w:pStyle w:val="a9"/>
            <w:spacing w:before="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CA9E300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C765721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5F3EA9" w14:paraId="5DA43BAA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1AEC7FA7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DE9D892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264E0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B8B44AB" w14:textId="77777777" w:rsidR="005F3EA9" w:rsidRPr="001C0377" w:rsidRDefault="005F3EA9" w:rsidP="00B4458B">
          <w:pPr>
            <w:pStyle w:val="a9"/>
            <w:spacing w:before="0"/>
            <w:jc w:val="center"/>
          </w:pPr>
          <w:r>
            <w:t>ГИП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8D638D3" w14:textId="77777777" w:rsidR="005F3EA9" w:rsidRPr="005F3E61" w:rsidRDefault="007921F4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6" w:name="gt_gip"/>
          <w:bookmarkEnd w:id="6"/>
          <w:r>
            <w:rPr>
              <w:sz w:val="16"/>
              <w:lang w:val="en-US"/>
            </w:rPr>
            <w:t>Богун А.И.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D4ED54A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4593B2C" w14:textId="77777777" w:rsidR="005F3EA9" w:rsidRPr="005F3E61" w:rsidRDefault="007921F4" w:rsidP="00B4458B">
          <w:pPr>
            <w:pStyle w:val="a9"/>
            <w:spacing w:before="0"/>
            <w:jc w:val="center"/>
            <w:rPr>
              <w:sz w:val="16"/>
            </w:rPr>
          </w:pPr>
          <w:bookmarkStart w:id="7" w:name="gt_gip_d"/>
          <w:bookmarkEnd w:id="7"/>
          <w:r>
            <w:rPr>
              <w:sz w:val="16"/>
            </w:rPr>
            <w:t>11.23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E3FBECF" w14:textId="77777777" w:rsidR="005F3EA9" w:rsidRDefault="005F3EA9" w:rsidP="00B4458B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vMerge w:val="restart"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3E87CB0A" w14:textId="7777777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 w:rsidR="007921F4">
            <w:rPr>
              <w:rStyle w:val="af1"/>
              <w:noProof/>
              <w:sz w:val="22"/>
            </w:rPr>
            <w:t>1</w:t>
          </w:r>
          <w:r w:rsidRPr="005F3E61">
            <w:rPr>
              <w:rStyle w:val="af1"/>
              <w:sz w:val="22"/>
            </w:rPr>
            <w:fldChar w:fldCharType="end"/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A850F2D" w14:textId="7777777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>
            <w:rPr>
              <w:rStyle w:val="af1"/>
            </w:rPr>
            <w:fldChar w:fldCharType="begin"/>
          </w:r>
          <w:r>
            <w:rPr>
              <w:rStyle w:val="af1"/>
            </w:rPr>
            <w:instrText xml:space="preserve"> NUMPAGES </w:instrText>
          </w:r>
          <w:r>
            <w:rPr>
              <w:rStyle w:val="af1"/>
            </w:rPr>
            <w:fldChar w:fldCharType="separate"/>
          </w:r>
          <w:r w:rsidR="007921F4">
            <w:rPr>
              <w:rStyle w:val="af1"/>
              <w:noProof/>
            </w:rPr>
            <w:t>1</w:t>
          </w:r>
          <w:r>
            <w:rPr>
              <w:rStyle w:val="af1"/>
            </w:rPr>
            <w:fldChar w:fldCharType="end"/>
          </w:r>
        </w:p>
      </w:tc>
    </w:tr>
    <w:tr w:rsidR="005F3EA9" w14:paraId="4BA56ACF" w14:textId="77777777" w:rsidTr="00B4458B">
      <w:trPr>
        <w:cantSplit/>
        <w:trHeight w:hRule="exact" w:val="284"/>
      </w:trPr>
      <w:tc>
        <w:tcPr>
          <w:tcW w:w="384" w:type="dxa"/>
          <w:vMerge/>
          <w:tcBorders>
            <w:left w:val="nil"/>
            <w:bottom w:val="nil"/>
            <w:right w:val="single" w:sz="12" w:space="0" w:color="auto"/>
          </w:tcBorders>
        </w:tcPr>
        <w:p w14:paraId="0091CE97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4AF248F" w14:textId="77777777" w:rsidR="005F3EA9" w:rsidRDefault="005F3EA9" w:rsidP="00B4458B">
          <w:pPr>
            <w:pStyle w:val="a9"/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E1A7A82" w14:textId="77777777" w:rsidR="005F3EA9" w:rsidRDefault="005F3EA9" w:rsidP="00B4458B">
          <w:pPr>
            <w:pStyle w:val="a9"/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8DABCA5" w14:textId="77777777" w:rsidR="005F3EA9" w:rsidRPr="001C0377" w:rsidRDefault="005F3EA9" w:rsidP="00B4458B">
          <w:pPr>
            <w:pStyle w:val="a7"/>
            <w:spacing w:before="0" w:after="0"/>
            <w:rPr>
              <w:sz w:val="18"/>
              <w:szCs w:val="16"/>
            </w:rPr>
          </w:pPr>
          <w:r>
            <w:rPr>
              <w:sz w:val="18"/>
              <w:szCs w:val="16"/>
            </w:rPr>
            <w:t>Утв.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A83E3AD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0C2469B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81B6B39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15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EED250D" w14:textId="77777777" w:rsidR="005F3EA9" w:rsidRDefault="005F3EA9" w:rsidP="00B4458B">
          <w:pPr>
            <w:pStyle w:val="a9"/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0AB3382C" w14:textId="77777777" w:rsidR="005F3EA9" w:rsidRDefault="005F3EA9" w:rsidP="00B4458B">
          <w:pPr>
            <w:pStyle w:val="a9"/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87E984C" w14:textId="77777777" w:rsidR="005F3EA9" w:rsidRDefault="005F3EA9" w:rsidP="00B4458B">
          <w:pPr>
            <w:pStyle w:val="a9"/>
          </w:pPr>
        </w:p>
      </w:tc>
    </w:tr>
  </w:tbl>
  <w:p w14:paraId="23FF60D1" w14:textId="77777777" w:rsidR="005F3EA9" w:rsidRDefault="005F3EA9" w:rsidP="005F3EA9">
    <w:pPr>
      <w:pStyle w:val="a9"/>
      <w:spacing w:before="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3757C" w14:textId="77777777" w:rsidR="007921F4" w:rsidRDefault="007921F4">
      <w:r>
        <w:separator/>
      </w:r>
    </w:p>
  </w:footnote>
  <w:footnote w:type="continuationSeparator" w:id="0">
    <w:p w14:paraId="2744AA3B" w14:textId="77777777" w:rsidR="007921F4" w:rsidRDefault="00792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5D0F2" w14:textId="77777777" w:rsidR="007921F4" w:rsidRDefault="007921F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15263" w14:textId="77777777" w:rsidR="007921F4" w:rsidRDefault="007921F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1886" w14:textId="77777777" w:rsidR="007921F4" w:rsidRDefault="007921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54D116"/>
    <w:lvl w:ilvl="0">
      <w:start w:val="1"/>
      <w:numFmt w:val="decimal"/>
      <w:pStyle w:val="5"/>
      <w:lvlText w:val="%1)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CAAD9A"/>
    <w:lvl w:ilvl="0">
      <w:start w:val="1"/>
      <w:numFmt w:val="decimal"/>
      <w:pStyle w:val="4"/>
      <w:lvlText w:val="%1)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6A55E4"/>
    <w:lvl w:ilvl="0">
      <w:start w:val="1"/>
      <w:numFmt w:val="decimal"/>
      <w:pStyle w:val="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943B64"/>
    <w:lvl w:ilvl="0">
      <w:start w:val="1"/>
      <w:numFmt w:val="decimal"/>
      <w:pStyle w:val="2"/>
      <w:lvlText w:val="%1)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F665DC"/>
    <w:lvl w:ilvl="0">
      <w:start w:val="1"/>
      <w:numFmt w:val="bullet"/>
      <w:pStyle w:val="50"/>
      <w:lvlText w:val=""/>
      <w:lvlJc w:val="left"/>
      <w:pPr>
        <w:tabs>
          <w:tab w:val="num" w:pos="1492"/>
        </w:tabs>
        <w:ind w:left="1489" w:hanging="357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6A8812"/>
    <w:lvl w:ilvl="0">
      <w:start w:val="1"/>
      <w:numFmt w:val="bullet"/>
      <w:pStyle w:val="40"/>
      <w:lvlText w:val=""/>
      <w:lvlJc w:val="left"/>
      <w:pPr>
        <w:tabs>
          <w:tab w:val="num" w:pos="1789"/>
        </w:tabs>
        <w:ind w:left="1786" w:hanging="357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705DDC"/>
    <w:lvl w:ilvl="0">
      <w:start w:val="1"/>
      <w:numFmt w:val="bullet"/>
      <w:pStyle w:val="30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4C83EF8"/>
    <w:lvl w:ilvl="0">
      <w:start w:val="1"/>
      <w:numFmt w:val="bullet"/>
      <w:pStyle w:val="20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8F62C2C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86D78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4985F29"/>
    <w:multiLevelType w:val="multilevel"/>
    <w:tmpl w:val="3A5E7790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num w:numId="1" w16cid:durableId="1672371195">
    <w:abstractNumId w:val="10"/>
  </w:num>
  <w:num w:numId="2" w16cid:durableId="1381174473">
    <w:abstractNumId w:val="9"/>
  </w:num>
  <w:num w:numId="3" w16cid:durableId="1018431408">
    <w:abstractNumId w:val="7"/>
  </w:num>
  <w:num w:numId="4" w16cid:durableId="939485476">
    <w:abstractNumId w:val="6"/>
  </w:num>
  <w:num w:numId="5" w16cid:durableId="286551281">
    <w:abstractNumId w:val="5"/>
  </w:num>
  <w:num w:numId="6" w16cid:durableId="306860466">
    <w:abstractNumId w:val="4"/>
  </w:num>
  <w:num w:numId="7" w16cid:durableId="1021278558">
    <w:abstractNumId w:val="8"/>
  </w:num>
  <w:num w:numId="8" w16cid:durableId="81606077">
    <w:abstractNumId w:val="3"/>
  </w:num>
  <w:num w:numId="9" w16cid:durableId="1708986575">
    <w:abstractNumId w:val="1"/>
  </w:num>
  <w:num w:numId="10" w16cid:durableId="92868328">
    <w:abstractNumId w:val="0"/>
  </w:num>
  <w:num w:numId="11" w16cid:durableId="770323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1F4"/>
    <w:rsid w:val="0007059F"/>
    <w:rsid w:val="00072B51"/>
    <w:rsid w:val="000A15FE"/>
    <w:rsid w:val="001C0377"/>
    <w:rsid w:val="00354939"/>
    <w:rsid w:val="00547320"/>
    <w:rsid w:val="005F3E61"/>
    <w:rsid w:val="005F3EA9"/>
    <w:rsid w:val="0068598F"/>
    <w:rsid w:val="00690102"/>
    <w:rsid w:val="00696DDD"/>
    <w:rsid w:val="00785706"/>
    <w:rsid w:val="007921F4"/>
    <w:rsid w:val="00846A6F"/>
    <w:rsid w:val="008F6BC5"/>
    <w:rsid w:val="00B3300F"/>
    <w:rsid w:val="00D97A9B"/>
    <w:rsid w:val="00E14487"/>
    <w:rsid w:val="00E225CC"/>
    <w:rsid w:val="00E361F2"/>
    <w:rsid w:val="00E523C6"/>
    <w:rsid w:val="00ED3F3C"/>
    <w:rsid w:val="00EF4B41"/>
    <w:rsid w:val="00F140F4"/>
    <w:rsid w:val="00F4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DD8AB86"/>
  <w15:docId w15:val="{1973948F-A9DF-4899-AADB-5C51D95B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90102"/>
    <w:pPr>
      <w:spacing w:before="120"/>
      <w:ind w:firstLine="709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1"/>
    <w:next w:val="a2"/>
    <w:qFormat/>
    <w:pPr>
      <w:keepNext/>
      <w:keepLines/>
      <w:pageBreakBefore/>
      <w:numPr>
        <w:numId w:val="1"/>
      </w:numPr>
      <w:spacing w:before="480" w:after="240"/>
      <w:jc w:val="left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1"/>
    <w:next w:val="a2"/>
    <w:qFormat/>
    <w:pPr>
      <w:pageBreakBefore w:val="0"/>
      <w:numPr>
        <w:ilvl w:val="1"/>
      </w:numPr>
      <w:tabs>
        <w:tab w:val="left" w:pos="1361"/>
      </w:tabs>
      <w:spacing w:before="360"/>
      <w:ind w:left="1287" w:hanging="578"/>
      <w:outlineLvl w:val="1"/>
    </w:pPr>
    <w:rPr>
      <w:bCs w:val="0"/>
      <w:i/>
      <w:iCs/>
      <w:szCs w:val="28"/>
    </w:rPr>
  </w:style>
  <w:style w:type="paragraph" w:styleId="31">
    <w:name w:val="heading 3"/>
    <w:basedOn w:val="21"/>
    <w:next w:val="a2"/>
    <w:qFormat/>
    <w:pPr>
      <w:numPr>
        <w:ilvl w:val="2"/>
      </w:numPr>
      <w:tabs>
        <w:tab w:val="clear" w:pos="1361"/>
      </w:tabs>
      <w:spacing w:before="240" w:after="120"/>
      <w:ind w:left="0" w:firstLine="709"/>
      <w:outlineLvl w:val="2"/>
    </w:pPr>
    <w:rPr>
      <w:bCs/>
      <w:i w:val="0"/>
      <w:sz w:val="26"/>
      <w:szCs w:val="26"/>
    </w:rPr>
  </w:style>
  <w:style w:type="paragraph" w:styleId="41">
    <w:name w:val="heading 4"/>
    <w:basedOn w:val="31"/>
    <w:next w:val="a2"/>
    <w:qFormat/>
    <w:pPr>
      <w:numPr>
        <w:ilvl w:val="3"/>
      </w:numPr>
      <w:tabs>
        <w:tab w:val="clear" w:pos="1573"/>
        <w:tab w:val="left" w:pos="1758"/>
      </w:tabs>
      <w:spacing w:before="200"/>
      <w:ind w:left="0" w:firstLine="709"/>
      <w:outlineLvl w:val="3"/>
    </w:pPr>
    <w:rPr>
      <w:i/>
      <w:iCs w:val="0"/>
      <w:szCs w:val="28"/>
    </w:rPr>
  </w:style>
  <w:style w:type="paragraph" w:styleId="51">
    <w:name w:val="heading 5"/>
    <w:basedOn w:val="41"/>
    <w:next w:val="a2"/>
    <w:qFormat/>
    <w:pPr>
      <w:numPr>
        <w:ilvl w:val="4"/>
      </w:numPr>
      <w:tabs>
        <w:tab w:val="clear" w:pos="1717"/>
        <w:tab w:val="clear" w:pos="1758"/>
        <w:tab w:val="left" w:pos="1247"/>
      </w:tabs>
      <w:spacing w:before="240"/>
      <w:ind w:left="0" w:firstLine="0"/>
      <w:outlineLvl w:val="4"/>
    </w:pPr>
    <w:rPr>
      <w:i w:val="0"/>
      <w:iCs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Body Text 3"/>
    <w:basedOn w:val="22"/>
    <w:pPr>
      <w:spacing w:line="480" w:lineRule="auto"/>
    </w:pPr>
    <w:rPr>
      <w:szCs w:val="16"/>
    </w:rPr>
  </w:style>
  <w:style w:type="paragraph" w:customStyle="1" w:styleId="a6">
    <w:name w:val="Таблица"/>
    <w:basedOn w:val="a7"/>
    <w:rsid w:val="00696DDD"/>
    <w:rPr>
      <w:lang w:val="en-US"/>
    </w:rPr>
  </w:style>
  <w:style w:type="paragraph" w:styleId="a2">
    <w:name w:val="Body Text"/>
    <w:basedOn w:val="a1"/>
  </w:style>
  <w:style w:type="paragraph" w:styleId="a8">
    <w:name w:val="header"/>
    <w:basedOn w:val="a1"/>
    <w:pPr>
      <w:ind w:firstLine="0"/>
      <w:jc w:val="left"/>
    </w:pPr>
    <w:rPr>
      <w:sz w:val="20"/>
    </w:rPr>
  </w:style>
  <w:style w:type="paragraph" w:styleId="a9">
    <w:name w:val="footer"/>
    <w:basedOn w:val="a1"/>
    <w:pPr>
      <w:ind w:firstLine="0"/>
      <w:jc w:val="left"/>
    </w:pPr>
    <w:rPr>
      <w:sz w:val="18"/>
    </w:rPr>
  </w:style>
  <w:style w:type="paragraph" w:customStyle="1" w:styleId="10">
    <w:name w:val="Заголовок1"/>
    <w:basedOn w:val="a2"/>
    <w:next w:val="a2"/>
    <w:rsid w:val="00696DDD"/>
    <w:pPr>
      <w:keepNext/>
      <w:keepLines/>
      <w:spacing w:before="360" w:after="360"/>
      <w:ind w:firstLine="0"/>
      <w:jc w:val="center"/>
    </w:pPr>
    <w:rPr>
      <w:b/>
      <w:caps/>
      <w:sz w:val="28"/>
    </w:rPr>
  </w:style>
  <w:style w:type="paragraph" w:styleId="aa">
    <w:name w:val="envelope address"/>
    <w:basedOn w:val="a1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b">
    <w:name w:val="Date"/>
    <w:basedOn w:val="a1"/>
    <w:next w:val="a1"/>
  </w:style>
  <w:style w:type="paragraph" w:styleId="ac">
    <w:name w:val="toa heading"/>
    <w:basedOn w:val="a1"/>
    <w:next w:val="a1"/>
    <w:semiHidden/>
    <w:rPr>
      <w:rFonts w:cs="Arial"/>
      <w:b/>
      <w:bCs/>
    </w:rPr>
  </w:style>
  <w:style w:type="paragraph" w:styleId="ad">
    <w:name w:val="Body Text First Indent"/>
    <w:basedOn w:val="a2"/>
    <w:pPr>
      <w:ind w:firstLine="567"/>
    </w:pPr>
  </w:style>
  <w:style w:type="paragraph" w:styleId="ae">
    <w:name w:val="Body Text Indent"/>
    <w:basedOn w:val="a1"/>
    <w:pPr>
      <w:ind w:left="283"/>
    </w:pPr>
  </w:style>
  <w:style w:type="paragraph" w:styleId="23">
    <w:name w:val="Body Text First Indent 2"/>
    <w:basedOn w:val="ae"/>
    <w:pPr>
      <w:ind w:left="284" w:firstLine="567"/>
    </w:pPr>
  </w:style>
  <w:style w:type="paragraph" w:styleId="a0">
    <w:name w:val="List Bullet"/>
    <w:basedOn w:val="a1"/>
    <w:rsid w:val="00696DDD"/>
    <w:pPr>
      <w:numPr>
        <w:numId w:val="2"/>
      </w:numPr>
    </w:pPr>
  </w:style>
  <w:style w:type="paragraph" w:styleId="20">
    <w:name w:val="List Bullet 2"/>
    <w:basedOn w:val="a0"/>
    <w:rsid w:val="00696DDD"/>
    <w:pPr>
      <w:numPr>
        <w:numId w:val="3"/>
      </w:numPr>
      <w:tabs>
        <w:tab w:val="clear" w:pos="717"/>
        <w:tab w:val="num" w:pos="993"/>
      </w:tabs>
      <w:ind w:left="993" w:hanging="284"/>
    </w:pPr>
  </w:style>
  <w:style w:type="paragraph" w:styleId="30">
    <w:name w:val="List Bullet 3"/>
    <w:basedOn w:val="2"/>
    <w:rsid w:val="00696DDD"/>
    <w:pPr>
      <w:numPr>
        <w:numId w:val="4"/>
      </w:numPr>
      <w:tabs>
        <w:tab w:val="clear" w:pos="907"/>
        <w:tab w:val="clear" w:pos="1074"/>
        <w:tab w:val="left" w:pos="1276"/>
      </w:tabs>
      <w:ind w:left="1276" w:hanging="283"/>
    </w:pPr>
  </w:style>
  <w:style w:type="paragraph" w:styleId="40">
    <w:name w:val="List Bullet 4"/>
    <w:basedOn w:val="30"/>
    <w:pPr>
      <w:numPr>
        <w:numId w:val="5"/>
      </w:numPr>
      <w:tabs>
        <w:tab w:val="clear" w:pos="1789"/>
        <w:tab w:val="left" w:pos="1429"/>
      </w:tabs>
      <w:ind w:left="1429"/>
    </w:pPr>
  </w:style>
  <w:style w:type="paragraph" w:styleId="50">
    <w:name w:val="List Bullet 5"/>
    <w:basedOn w:val="4"/>
    <w:pPr>
      <w:numPr>
        <w:numId w:val="6"/>
      </w:numPr>
      <w:tabs>
        <w:tab w:val="clear" w:pos="1492"/>
        <w:tab w:val="left" w:pos="1786"/>
      </w:tabs>
      <w:ind w:left="1786"/>
    </w:pPr>
  </w:style>
  <w:style w:type="paragraph" w:styleId="af">
    <w:name w:val="Title"/>
    <w:basedOn w:val="10"/>
    <w:next w:val="a2"/>
    <w:qFormat/>
    <w:rPr>
      <w:rFonts w:cs="Arial"/>
      <w:bCs/>
      <w:szCs w:val="32"/>
    </w:rPr>
  </w:style>
  <w:style w:type="paragraph" w:styleId="af0">
    <w:name w:val="caption"/>
    <w:basedOn w:val="a1"/>
    <w:next w:val="a1"/>
    <w:qFormat/>
    <w:pPr>
      <w:keepNext/>
      <w:keepLines/>
      <w:jc w:val="left"/>
    </w:pPr>
    <w:rPr>
      <w:b/>
      <w:bCs/>
      <w:sz w:val="28"/>
      <w:szCs w:val="20"/>
    </w:rPr>
  </w:style>
  <w:style w:type="character" w:styleId="af1">
    <w:name w:val="page number"/>
    <w:basedOn w:val="a3"/>
    <w:rPr>
      <w:sz w:val="20"/>
    </w:rPr>
  </w:style>
  <w:style w:type="paragraph" w:styleId="24">
    <w:name w:val="envelope return"/>
    <w:basedOn w:val="a1"/>
    <w:rPr>
      <w:rFonts w:cs="Arial"/>
      <w:sz w:val="20"/>
      <w:szCs w:val="20"/>
    </w:rPr>
  </w:style>
  <w:style w:type="paragraph" w:styleId="22">
    <w:name w:val="Body Text 2"/>
    <w:basedOn w:val="a2"/>
    <w:pPr>
      <w:spacing w:line="360" w:lineRule="auto"/>
    </w:pPr>
  </w:style>
  <w:style w:type="paragraph" w:styleId="25">
    <w:name w:val="Body Text Indent 2"/>
    <w:basedOn w:val="22"/>
    <w:pPr>
      <w:ind w:left="284"/>
    </w:pPr>
  </w:style>
  <w:style w:type="paragraph" w:styleId="33">
    <w:name w:val="Body Text Indent 3"/>
    <w:basedOn w:val="32"/>
    <w:pPr>
      <w:ind w:left="284"/>
    </w:pPr>
  </w:style>
  <w:style w:type="paragraph" w:styleId="af2">
    <w:name w:val="Subtitle"/>
    <w:basedOn w:val="a2"/>
    <w:next w:val="a2"/>
    <w:qFormat/>
    <w:pPr>
      <w:keepNext/>
      <w:ind w:left="567" w:firstLine="0"/>
      <w:jc w:val="left"/>
    </w:pPr>
    <w:rPr>
      <w:rFonts w:cs="Arial"/>
      <w:b/>
      <w:i/>
      <w:sz w:val="28"/>
    </w:rPr>
  </w:style>
  <w:style w:type="paragraph" w:styleId="af3">
    <w:name w:val="Salutation"/>
    <w:basedOn w:val="a1"/>
    <w:next w:val="a1"/>
    <w:pPr>
      <w:ind w:left="851"/>
    </w:pPr>
  </w:style>
  <w:style w:type="paragraph" w:styleId="11">
    <w:name w:val="index 1"/>
    <w:basedOn w:val="a1"/>
    <w:next w:val="a1"/>
    <w:autoRedefine/>
    <w:semiHidden/>
    <w:pPr>
      <w:ind w:left="260" w:hanging="260"/>
    </w:pPr>
  </w:style>
  <w:style w:type="paragraph" w:styleId="af4">
    <w:name w:val="index heading"/>
    <w:basedOn w:val="a1"/>
    <w:next w:val="11"/>
    <w:semiHidden/>
    <w:rPr>
      <w:rFonts w:cs="Arial"/>
      <w:b/>
      <w:bCs/>
    </w:rPr>
  </w:style>
  <w:style w:type="paragraph" w:styleId="af5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af6">
    <w:name w:val="E-mail Signature"/>
    <w:basedOn w:val="a1"/>
  </w:style>
  <w:style w:type="paragraph" w:styleId="2">
    <w:name w:val="List Number 2"/>
    <w:basedOn w:val="a"/>
    <w:pPr>
      <w:numPr>
        <w:numId w:val="8"/>
      </w:numPr>
      <w:tabs>
        <w:tab w:val="clear" w:pos="454"/>
        <w:tab w:val="clear" w:pos="643"/>
        <w:tab w:val="left" w:pos="907"/>
      </w:tabs>
      <w:ind w:left="908" w:hanging="454"/>
    </w:pPr>
  </w:style>
  <w:style w:type="paragraph" w:styleId="4">
    <w:name w:val="List Number 4"/>
    <w:basedOn w:val="3"/>
    <w:pPr>
      <w:numPr>
        <w:numId w:val="9"/>
      </w:numPr>
      <w:tabs>
        <w:tab w:val="clear" w:pos="1209"/>
      </w:tabs>
      <w:ind w:left="1815" w:hanging="454"/>
    </w:pPr>
  </w:style>
  <w:style w:type="paragraph" w:customStyle="1" w:styleId="af7">
    <w:name w:val="Список бюл."/>
    <w:basedOn w:val="a0"/>
  </w:style>
  <w:style w:type="paragraph" w:customStyle="1" w:styleId="26">
    <w:name w:val="Список бюл.2"/>
    <w:basedOn w:val="20"/>
  </w:style>
  <w:style w:type="paragraph" w:customStyle="1" w:styleId="34">
    <w:name w:val="Список бюл.3"/>
    <w:basedOn w:val="30"/>
  </w:style>
  <w:style w:type="paragraph" w:customStyle="1" w:styleId="42">
    <w:name w:val="Список бюл.4"/>
    <w:basedOn w:val="40"/>
  </w:style>
  <w:style w:type="paragraph" w:customStyle="1" w:styleId="52">
    <w:name w:val="Список бюл.5"/>
    <w:basedOn w:val="50"/>
  </w:style>
  <w:style w:type="paragraph" w:customStyle="1" w:styleId="af8">
    <w:name w:val="Список нум."/>
    <w:basedOn w:val="a"/>
  </w:style>
  <w:style w:type="paragraph" w:styleId="a">
    <w:name w:val="List Number"/>
    <w:basedOn w:val="a1"/>
    <w:pPr>
      <w:numPr>
        <w:numId w:val="7"/>
      </w:numPr>
      <w:tabs>
        <w:tab w:val="clear" w:pos="360"/>
        <w:tab w:val="left" w:pos="454"/>
      </w:tabs>
      <w:ind w:left="454" w:hanging="454"/>
      <w:jc w:val="left"/>
    </w:pPr>
  </w:style>
  <w:style w:type="paragraph" w:styleId="3">
    <w:name w:val="List Number 3"/>
    <w:basedOn w:val="2"/>
    <w:pPr>
      <w:numPr>
        <w:numId w:val="11"/>
      </w:numPr>
      <w:tabs>
        <w:tab w:val="clear" w:pos="926"/>
        <w:tab w:val="left" w:pos="1361"/>
      </w:tabs>
      <w:ind w:left="1361" w:hanging="454"/>
    </w:pPr>
  </w:style>
  <w:style w:type="paragraph" w:styleId="5">
    <w:name w:val="List Number 5"/>
    <w:basedOn w:val="4"/>
    <w:pPr>
      <w:numPr>
        <w:numId w:val="10"/>
      </w:numPr>
      <w:tabs>
        <w:tab w:val="clear" w:pos="1361"/>
        <w:tab w:val="clear" w:pos="1492"/>
        <w:tab w:val="left" w:pos="2268"/>
      </w:tabs>
      <w:ind w:left="2268" w:hanging="454"/>
    </w:pPr>
  </w:style>
  <w:style w:type="paragraph" w:customStyle="1" w:styleId="27">
    <w:name w:val="Список нум.2"/>
    <w:basedOn w:val="2"/>
  </w:style>
  <w:style w:type="paragraph" w:customStyle="1" w:styleId="35">
    <w:name w:val="Список нум.3"/>
    <w:basedOn w:val="3"/>
  </w:style>
  <w:style w:type="paragraph" w:customStyle="1" w:styleId="43">
    <w:name w:val="Список нум.4"/>
    <w:basedOn w:val="4"/>
  </w:style>
  <w:style w:type="paragraph" w:customStyle="1" w:styleId="53">
    <w:name w:val="Список нум.5"/>
    <w:basedOn w:val="5"/>
  </w:style>
  <w:style w:type="paragraph" w:customStyle="1" w:styleId="a7">
    <w:name w:val="Основной текст таблицы"/>
    <w:basedOn w:val="a2"/>
    <w:rsid w:val="00696DDD"/>
    <w:pPr>
      <w:spacing w:before="40" w:after="40"/>
      <w:ind w:firstLine="0"/>
      <w:jc w:val="center"/>
    </w:pPr>
    <w:rPr>
      <w:sz w:val="22"/>
    </w:rPr>
  </w:style>
  <w:style w:type="paragraph" w:customStyle="1" w:styleId="af9">
    <w:name w:val="Номер таблицы"/>
    <w:basedOn w:val="a2"/>
    <w:next w:val="a7"/>
    <w:pPr>
      <w:keepNext/>
      <w:keepLines/>
      <w:tabs>
        <w:tab w:val="left" w:pos="1843"/>
      </w:tabs>
      <w:ind w:left="1843" w:hanging="1843"/>
      <w:jc w:val="left"/>
    </w:pPr>
    <w:rPr>
      <w:b/>
    </w:rPr>
  </w:style>
  <w:style w:type="paragraph" w:customStyle="1" w:styleId="afa">
    <w:name w:val="Заголовок таблицы"/>
    <w:basedOn w:val="af9"/>
    <w:next w:val="a7"/>
  </w:style>
  <w:style w:type="table" w:styleId="afb">
    <w:name w:val="Table Grid"/>
    <w:basedOn w:val="a4"/>
    <w:rsid w:val="0068598F"/>
    <w:pPr>
      <w:spacing w:before="12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"/>
    <w:basedOn w:val="a1"/>
    <w:rsid w:val="0068598F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d">
    <w:name w:val="Balloon Text"/>
    <w:basedOn w:val="a1"/>
    <w:link w:val="afe"/>
    <w:rsid w:val="000A15FE"/>
    <w:pPr>
      <w:spacing w:before="0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3"/>
    <w:link w:val="afd"/>
    <w:rsid w:val="000A1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fficetemp\Stamps\&#1048;&#1079;&#1084;&#1077;&#1085;&#1077;&#1085;&#1080;&#1077;%20&#1090;&#1086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D5EDB-0D8F-479C-B52B-EB8E851E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Изменение тома.dotx</Template>
  <TotalTime>12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LMP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Станкевич Станислав Александрович</dc:creator>
  <cp:lastModifiedBy>Васильев Игорь Дмитриевич</cp:lastModifiedBy>
  <cp:revision>4</cp:revision>
  <cp:lastPrinted>2014-05-19T05:14:00Z</cp:lastPrinted>
  <dcterms:created xsi:type="dcterms:W3CDTF">2023-11-08T05:58:00Z</dcterms:created>
  <dcterms:modified xsi:type="dcterms:W3CDTF">2023-11-14T12:56:00Z</dcterms:modified>
</cp:coreProperties>
</file>